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ADCFF" w14:textId="1B3E0F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77A2">
        <w:fldChar w:fldCharType="begin"/>
      </w:r>
      <w:r w:rsidR="002577A2">
        <w:instrText xml:space="preserve"> DOCPROPERTY  TSG/WGRef  \* MERGEFORMAT </w:instrText>
      </w:r>
      <w:r w:rsidR="002577A2">
        <w:fldChar w:fldCharType="separate"/>
      </w:r>
      <w:r w:rsidR="003609EF">
        <w:rPr>
          <w:b/>
          <w:noProof/>
          <w:sz w:val="24"/>
        </w:rPr>
        <w:t>WG</w:t>
      </w:r>
      <w:r w:rsidR="002577A2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E24D9C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E24D9C">
        <w:rPr>
          <w:b/>
          <w:i/>
          <w:noProof/>
          <w:sz w:val="28"/>
        </w:rPr>
        <w:t>3</w:t>
      </w:r>
      <w:r w:rsidR="00EA7E27">
        <w:rPr>
          <w:b/>
          <w:i/>
          <w:noProof/>
          <w:sz w:val="28"/>
        </w:rPr>
        <w:t>0</w:t>
      </w:r>
      <w:r w:rsidR="003A6E30">
        <w:rPr>
          <w:b/>
          <w:i/>
          <w:noProof/>
          <w:sz w:val="28"/>
        </w:rPr>
        <w:t>1376</w:t>
      </w:r>
    </w:p>
    <w:p w14:paraId="03DCF0F1" w14:textId="6BE3CAA3" w:rsidR="001E41F3" w:rsidRDefault="00E24D9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proofErr w:type="spellStart"/>
      <w:r>
        <w:rPr>
          <w:rFonts w:eastAsia="Arial Unicode MS" w:cs="Arial"/>
          <w:b/>
          <w:bCs/>
          <w:sz w:val="24"/>
        </w:rPr>
        <w:t>Janurary</w:t>
      </w:r>
      <w:proofErr w:type="spellEnd"/>
      <w:r w:rsidR="00CD61B0" w:rsidRPr="007F4779">
        <w:rPr>
          <w:rFonts w:eastAsia="Arial Unicode MS" w:cs="Arial"/>
          <w:b/>
          <w:bCs/>
          <w:sz w:val="24"/>
        </w:rPr>
        <w:t xml:space="preserve"> </w:t>
      </w:r>
      <w:r w:rsidR="00CD61B0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/>
          <w:b/>
          <w:bCs/>
          <w:sz w:val="24"/>
        </w:rPr>
        <w:t>6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3,</w:t>
      </w:r>
      <w:r>
        <w:rPr>
          <w:rFonts w:cs="Arial"/>
          <w:b/>
          <w:bCs/>
          <w:sz w:val="24"/>
        </w:rPr>
        <w:t xml:space="preserve">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</w:t>
      </w:r>
      <w:r w:rsidR="002622DF">
        <w:rPr>
          <w:rFonts w:cs="Arial"/>
          <w:b/>
          <w:bCs/>
          <w:color w:val="0000FF"/>
        </w:rPr>
        <w:t>2</w:t>
      </w:r>
      <w:r w:rsidR="003A6E30" w:rsidRPr="003A6E30">
        <w:rPr>
          <w:rFonts w:cs="Arial"/>
          <w:b/>
          <w:bCs/>
          <w:color w:val="0000FF"/>
        </w:rPr>
        <w:t>300508r</w:t>
      </w:r>
      <w:r w:rsidR="003A6E30">
        <w:rPr>
          <w:rFonts w:cs="Arial"/>
          <w:b/>
          <w:bCs/>
          <w:color w:val="0000FF"/>
        </w:rPr>
        <w:t>24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6727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3F9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0D1F5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33A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FE0C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8CA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19C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2AE3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62C2CF" w14:textId="77777777" w:rsidR="001E41F3" w:rsidRPr="00410371" w:rsidRDefault="00AE7E78" w:rsidP="00F027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0270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2AD831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E661FB" w14:textId="77777777" w:rsidR="001E41F3" w:rsidRPr="00410371" w:rsidRDefault="00EA7E27" w:rsidP="00E24D9C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3923</w:t>
            </w:r>
          </w:p>
        </w:tc>
        <w:tc>
          <w:tcPr>
            <w:tcW w:w="709" w:type="dxa"/>
          </w:tcPr>
          <w:p w14:paraId="1B49AC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5B698F" w14:textId="1ECB2460" w:rsidR="001E41F3" w:rsidRPr="00410371" w:rsidRDefault="00C44E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1ED7B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B3A4D" w14:textId="77777777" w:rsidR="001E41F3" w:rsidRPr="00410371" w:rsidRDefault="00AE7E78" w:rsidP="00C54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6544">
              <w:rPr>
                <w:b/>
                <w:noProof/>
                <w:sz w:val="28"/>
              </w:rPr>
              <w:t>1</w:t>
            </w:r>
            <w:r w:rsidR="00E24D9C">
              <w:rPr>
                <w:b/>
                <w:noProof/>
                <w:sz w:val="28"/>
              </w:rPr>
              <w:t>8</w:t>
            </w:r>
            <w:r w:rsidRPr="00A16544">
              <w:rPr>
                <w:b/>
                <w:noProof/>
                <w:sz w:val="28"/>
              </w:rPr>
              <w:t>.</w:t>
            </w:r>
            <w:r w:rsidR="00E24D9C">
              <w:rPr>
                <w:b/>
                <w:noProof/>
                <w:sz w:val="28"/>
              </w:rPr>
              <w:t>0</w:t>
            </w:r>
            <w:r w:rsidRPr="00A16544">
              <w:rPr>
                <w:b/>
                <w:noProof/>
                <w:sz w:val="28"/>
              </w:rPr>
              <w:t>.</w:t>
            </w:r>
            <w:r w:rsidR="00A1654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86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959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3A6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393B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FFF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894DBF" w14:textId="77777777" w:rsidTr="00547111">
        <w:tc>
          <w:tcPr>
            <w:tcW w:w="9641" w:type="dxa"/>
            <w:gridSpan w:val="9"/>
          </w:tcPr>
          <w:p w14:paraId="3FA3D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7849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633C17" w14:textId="77777777" w:rsidTr="00A7671C">
        <w:tc>
          <w:tcPr>
            <w:tcW w:w="2835" w:type="dxa"/>
          </w:tcPr>
          <w:p w14:paraId="43A453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9A0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1C08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7465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DC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5FFB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3F22DA" w14:textId="77777777" w:rsidR="00F25D98" w:rsidRDefault="00B65F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28F3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1EAA4" w14:textId="77777777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370526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9ADE17" w14:textId="77777777" w:rsidTr="00547111">
        <w:tc>
          <w:tcPr>
            <w:tcW w:w="9640" w:type="dxa"/>
            <w:gridSpan w:val="11"/>
          </w:tcPr>
          <w:p w14:paraId="5B94C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5D6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4706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9D67A" w14:textId="77777777" w:rsidR="001E41F3" w:rsidRDefault="00356BD1">
            <w:pPr>
              <w:pStyle w:val="CRCoverPage"/>
              <w:spacing w:after="0"/>
              <w:ind w:left="100"/>
              <w:rPr>
                <w:noProof/>
              </w:rPr>
            </w:pPr>
            <w:r>
              <w:t>Ne</w:t>
            </w:r>
            <w:r w:rsidR="00E24D9C">
              <w:t xml:space="preserve">twork exposure </w:t>
            </w:r>
            <w:r w:rsidR="00DC10EB">
              <w:t xml:space="preserve">support </w:t>
            </w:r>
            <w:r w:rsidR="00E24D9C">
              <w:t>for XR</w:t>
            </w:r>
            <w:r w:rsidR="00CE4AE3">
              <w:t xml:space="preserve"> services</w:t>
            </w:r>
          </w:p>
        </w:tc>
      </w:tr>
      <w:tr w:rsidR="001E41F3" w14:paraId="09F75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F14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4F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E2E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1F3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B4E97" w14:textId="7E89F863" w:rsidR="001E41F3" w:rsidRDefault="00E24D9C" w:rsidP="00202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Tencent, Tencent Cloud</w:t>
            </w:r>
            <w:r w:rsidR="001B3331">
              <w:rPr>
                <w:noProof/>
              </w:rPr>
              <w:t>, Xiaomi</w:t>
            </w:r>
            <w:r w:rsidR="009D41BE">
              <w:rPr>
                <w:noProof/>
              </w:rPr>
              <w:t>, MediaTek</w:t>
            </w:r>
            <w:r w:rsidR="00E844B9">
              <w:rPr>
                <w:noProof/>
              </w:rPr>
              <w:t>, vivo</w:t>
            </w:r>
            <w:r w:rsidR="003C5322">
              <w:rPr>
                <w:noProof/>
              </w:rPr>
              <w:t xml:space="preserve">, CATT,  Huawei, China Mobile, </w:t>
            </w:r>
            <w:r w:rsidR="00814422">
              <w:rPr>
                <w:noProof/>
              </w:rPr>
              <w:t>Meta USA, ZTE</w:t>
            </w:r>
          </w:p>
        </w:tc>
      </w:tr>
      <w:tr w:rsidR="001E41F3" w14:paraId="75FB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6E7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99165" w14:textId="77777777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7AB18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80E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55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4B3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5FC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45671D" w14:textId="77777777" w:rsidR="001E41F3" w:rsidRDefault="00E24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E9193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3CE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AA63D6" w14:textId="77777777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24D9C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E24D9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D26F3">
              <w:rPr>
                <w:noProof/>
              </w:rPr>
              <w:t>29</w:t>
            </w:r>
          </w:p>
        </w:tc>
      </w:tr>
      <w:tr w:rsidR="001E41F3" w14:paraId="649317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53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DB47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800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A12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AC0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7F9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FEDD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975D4C" w14:textId="77777777" w:rsidR="001E41F3" w:rsidRDefault="00A165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E30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BB7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8191B" w14:textId="7777777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Rel-18</w:t>
            </w:r>
          </w:p>
        </w:tc>
      </w:tr>
      <w:tr w:rsidR="001E41F3" w14:paraId="071EC9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C65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EB2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401D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C427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3B0B74F" w14:textId="77777777" w:rsidTr="00547111">
        <w:tc>
          <w:tcPr>
            <w:tcW w:w="1843" w:type="dxa"/>
          </w:tcPr>
          <w:p w14:paraId="431D69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1C4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0D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549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94B76" w14:textId="133E4AD1" w:rsidR="001E2818" w:rsidRDefault="003A3D22" w:rsidP="001E28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conclusions of KI#3 in TR23.700-60, certain network information could be </w:t>
            </w:r>
            <w:r w:rsidR="00A41E39">
              <w:rPr>
                <w:noProof/>
                <w:lang w:eastAsia="zh-CN"/>
              </w:rPr>
              <w:t xml:space="preserve">exposed </w:t>
            </w:r>
            <w:r>
              <w:rPr>
                <w:noProof/>
                <w:lang w:eastAsia="zh-CN"/>
              </w:rPr>
              <w:t xml:space="preserve">to the </w:t>
            </w:r>
            <w:r w:rsidR="001E6AE0">
              <w:rPr>
                <w:noProof/>
                <w:lang w:eastAsia="zh-CN"/>
              </w:rPr>
              <w:t>XR applications</w:t>
            </w:r>
            <w:r>
              <w:rPr>
                <w:noProof/>
                <w:lang w:eastAsia="zh-CN"/>
              </w:rPr>
              <w:t xml:space="preserve"> via API. These kind of </w:t>
            </w:r>
            <w:r w:rsidR="001E6AE0">
              <w:rPr>
                <w:noProof/>
                <w:lang w:eastAsia="zh-CN"/>
              </w:rPr>
              <w:t xml:space="preserve">exposure information and </w:t>
            </w:r>
            <w:r>
              <w:rPr>
                <w:noProof/>
                <w:lang w:eastAsia="zh-CN"/>
              </w:rPr>
              <w:t>capabilities need to be added in the related clauses.</w:t>
            </w:r>
          </w:p>
        </w:tc>
      </w:tr>
      <w:tr w:rsidR="001E41F3" w14:paraId="33BD31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14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51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E7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D06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00ED0" w14:textId="77777777" w:rsidR="001E41F3" w:rsidRDefault="006E7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B333FA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>clause 5.</w:t>
            </w:r>
            <w:r w:rsidR="00847EF4">
              <w:rPr>
                <w:noProof/>
                <w:lang w:eastAsia="zh-CN"/>
              </w:rPr>
              <w:t>37</w:t>
            </w:r>
            <w:r>
              <w:rPr>
                <w:noProof/>
                <w:lang w:eastAsia="zh-CN"/>
              </w:rPr>
              <w:t>.</w:t>
            </w:r>
            <w:r w:rsidR="00847EF4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, the general descriptions of </w:t>
            </w:r>
            <w:r w:rsidR="00D41BA4">
              <w:rPr>
                <w:noProof/>
                <w:lang w:eastAsia="zh-CN"/>
              </w:rPr>
              <w:t xml:space="preserve">API based </w:t>
            </w:r>
            <w:r>
              <w:rPr>
                <w:noProof/>
                <w:lang w:eastAsia="zh-CN"/>
              </w:rPr>
              <w:t>network exposure support for XR</w:t>
            </w:r>
            <w:r w:rsidR="00D41BA4">
              <w:rPr>
                <w:rFonts w:hint="eastAsia"/>
                <w:noProof/>
                <w:lang w:eastAsia="zh-CN"/>
              </w:rPr>
              <w:t>/</w:t>
            </w:r>
            <w:r w:rsidR="00D41BA4">
              <w:rPr>
                <w:noProof/>
                <w:lang w:eastAsia="zh-CN"/>
              </w:rPr>
              <w:t>Media service</w:t>
            </w:r>
            <w:r>
              <w:rPr>
                <w:noProof/>
                <w:lang w:eastAsia="zh-CN"/>
              </w:rPr>
              <w:t xml:space="preserve"> is added.</w:t>
            </w:r>
          </w:p>
          <w:p w14:paraId="3194E3A8" w14:textId="77777777" w:rsidR="006E7B1D" w:rsidRDefault="006E7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D3E22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768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461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330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AD1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23DA2" w14:textId="77777777" w:rsidR="001E41F3" w:rsidRDefault="003A3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exposure solutions of XRM is incomplete.</w:t>
            </w:r>
          </w:p>
        </w:tc>
      </w:tr>
      <w:tr w:rsidR="001E41F3" w14:paraId="37AF0D28" w14:textId="77777777" w:rsidTr="00547111">
        <w:tc>
          <w:tcPr>
            <w:tcW w:w="2694" w:type="dxa"/>
            <w:gridSpan w:val="2"/>
          </w:tcPr>
          <w:p w14:paraId="0EE76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53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64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88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696DC" w14:textId="534E1023" w:rsidR="001E41F3" w:rsidRDefault="00140369">
            <w:pPr>
              <w:pStyle w:val="CRCoverPage"/>
              <w:spacing w:after="0"/>
              <w:ind w:left="100"/>
              <w:rPr>
                <w:noProof/>
              </w:rPr>
            </w:pPr>
            <w:r w:rsidRPr="00140369">
              <w:rPr>
                <w:noProof/>
              </w:rPr>
              <w:t>5.</w:t>
            </w:r>
            <w:r w:rsidR="00F5237D">
              <w:rPr>
                <w:noProof/>
              </w:rPr>
              <w:t>37</w:t>
            </w:r>
            <w:r w:rsidRPr="00140369">
              <w:rPr>
                <w:noProof/>
              </w:rPr>
              <w:t>.</w:t>
            </w:r>
            <w:r w:rsidR="00042487">
              <w:rPr>
                <w:noProof/>
              </w:rPr>
              <w:t>X</w:t>
            </w:r>
            <w:r w:rsidR="00856D6D">
              <w:rPr>
                <w:noProof/>
              </w:rPr>
              <w:t>(new)</w:t>
            </w:r>
          </w:p>
        </w:tc>
      </w:tr>
      <w:tr w:rsidR="001E41F3" w14:paraId="5A725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C3F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C2D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B19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8C9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5DD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540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8B8A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C844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D0CB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19D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359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EE583" w14:textId="77777777" w:rsidR="001E41F3" w:rsidRPr="00AE7E78" w:rsidRDefault="00095DA4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07BF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608EA" w14:textId="77777777" w:rsidR="001E41F3" w:rsidRDefault="00095DA4" w:rsidP="00856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AA09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ECD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2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B7E2C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543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E66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C91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8519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F26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43CF6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38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F5B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892A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3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F4A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D65E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5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5C6B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7256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43D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18F4C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E0AA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0480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83B1E" w14:textId="77777777" w:rsidR="008863B9" w:rsidRDefault="00052E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a dependency to </w:t>
            </w:r>
            <w:r w:rsidRPr="00190C4D">
              <w:rPr>
                <w:noProof/>
                <w:lang w:eastAsia="zh-CN"/>
              </w:rPr>
              <w:t>4056</w:t>
            </w:r>
            <w:r w:rsidR="00662B84" w:rsidRPr="00190C4D">
              <w:rPr>
                <w:noProof/>
                <w:lang w:eastAsia="zh-CN"/>
              </w:rPr>
              <w:t xml:space="preserve"> to TS 23.501</w:t>
            </w:r>
          </w:p>
        </w:tc>
      </w:tr>
    </w:tbl>
    <w:p w14:paraId="7DE922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F1C9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7BA12" w14:textId="77777777" w:rsidR="00315C9E" w:rsidRPr="00851F87" w:rsidRDefault="00315C9E" w:rsidP="003057BE">
      <w:pPr>
        <w:pStyle w:val="EX"/>
        <w:rPr>
          <w:rFonts w:eastAsia="等线"/>
          <w:lang w:eastAsia="zh-CN"/>
        </w:rPr>
      </w:pPr>
      <w:bookmarkStart w:id="1" w:name="_PERM_MCCTEMPBM_CRPT13420005___5"/>
      <w:bookmarkStart w:id="2" w:name="_Toc51769125"/>
      <w:bookmarkStart w:id="3" w:name="_Toc11137165"/>
      <w:bookmarkStart w:id="4" w:name="_Toc27846628"/>
      <w:bookmarkStart w:id="5" w:name="_Toc36187756"/>
      <w:bookmarkStart w:id="6" w:name="_Toc59095475"/>
      <w:bookmarkStart w:id="7" w:name="_Toc27846554"/>
      <w:bookmarkStart w:id="8" w:name="_Toc20149834"/>
      <w:bookmarkStart w:id="9" w:name="_Toc47342502"/>
      <w:bookmarkStart w:id="10" w:name="_Toc59095553"/>
      <w:bookmarkStart w:id="11" w:name="_Toc51769202"/>
      <w:bookmarkStart w:id="12" w:name="_Toc45183583"/>
      <w:bookmarkStart w:id="13" w:name="_Toc47342425"/>
      <w:bookmarkStart w:id="14" w:name="_Toc45183660"/>
      <w:bookmarkStart w:id="15" w:name="_Toc5026447"/>
      <w:bookmarkStart w:id="16" w:name="_Toc36187679"/>
      <w:bookmarkStart w:id="17" w:name="_Toc20149762"/>
      <w:bookmarkStart w:id="18" w:name="_Toc114665633"/>
    </w:p>
    <w:bookmarkEnd w:id="1"/>
    <w:p w14:paraId="2D8A24D3" w14:textId="77777777" w:rsidR="00387C89" w:rsidRPr="0042466D" w:rsidRDefault="00387C89" w:rsidP="00387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41BA4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6288A">
        <w:rPr>
          <w:rFonts w:ascii="Arial" w:hAnsi="Arial" w:cs="Arial"/>
          <w:color w:val="FF0000"/>
          <w:sz w:val="28"/>
          <w:szCs w:val="28"/>
          <w:lang w:val="en-US"/>
        </w:rPr>
        <w:t xml:space="preserve">(all text </w:t>
      </w:r>
      <w:r w:rsidR="00137D4F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="00137D4F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64F9DA5D" w14:textId="7A0BAB62" w:rsidR="007175C5" w:rsidRDefault="007175C5" w:rsidP="0004284B">
      <w:pPr>
        <w:pStyle w:val="4"/>
      </w:pPr>
      <w:r>
        <w:rPr>
          <w:rFonts w:hint="eastAsia"/>
        </w:rPr>
        <w:t>5</w:t>
      </w:r>
      <w:r>
        <w:t>.37.X.</w:t>
      </w:r>
      <w:r w:rsidR="008D009E">
        <w:t xml:space="preserve"> </w:t>
      </w:r>
      <w:r w:rsidR="0025564E">
        <w:rPr>
          <w:lang w:eastAsia="zh-CN"/>
        </w:rPr>
        <w:t>Network Expo</w:t>
      </w:r>
      <w:r w:rsidR="00CB699F">
        <w:rPr>
          <w:lang w:eastAsia="zh-CN"/>
        </w:rPr>
        <w:t>s</w:t>
      </w:r>
      <w:r w:rsidR="0025564E">
        <w:rPr>
          <w:lang w:eastAsia="zh-CN"/>
        </w:rPr>
        <w:t>ure of</w:t>
      </w:r>
      <w:r>
        <w:rPr>
          <w:lang w:eastAsia="zh-CN"/>
        </w:rPr>
        <w:t xml:space="preserve"> </w:t>
      </w:r>
      <w:r w:rsidR="00DF67BE" w:rsidRPr="00373BCA">
        <w:rPr>
          <w:lang w:eastAsia="zh-CN"/>
        </w:rPr>
        <w:t xml:space="preserve">5GS information </w:t>
      </w:r>
    </w:p>
    <w:p w14:paraId="603B1E2A" w14:textId="77777777" w:rsidR="00B57592" w:rsidRDefault="00B57592" w:rsidP="007175C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5GS and</w:t>
      </w:r>
      <w:r w:rsidRPr="00A85EED">
        <w:rPr>
          <w:rFonts w:eastAsia="宋体" w:hint="eastAsia"/>
          <w:lang w:eastAsia="zh-CN"/>
        </w:rPr>
        <w:t xml:space="preserve"> XR/media service</w:t>
      </w:r>
      <w:r>
        <w:rPr>
          <w:rFonts w:eastAsia="宋体"/>
          <w:lang w:eastAsia="zh-CN"/>
        </w:rPr>
        <w:t>s</w:t>
      </w:r>
      <w:r w:rsidRPr="00A85EED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cooperate to provide a</w:t>
      </w:r>
      <w:r w:rsidRPr="00A85EED">
        <w:rPr>
          <w:rFonts w:eastAsia="宋体" w:hint="eastAsia"/>
          <w:lang w:eastAsia="zh-CN"/>
        </w:rPr>
        <w:t xml:space="preserve"> better user experience</w:t>
      </w:r>
      <w:r>
        <w:rPr>
          <w:rFonts w:eastAsia="宋体"/>
          <w:lang w:eastAsia="zh-CN"/>
        </w:rPr>
        <w:t xml:space="preserve"> using External Network Exposure</w:t>
      </w:r>
      <w:r w:rsidRPr="00A85EED">
        <w:rPr>
          <w:rFonts w:eastAsia="宋体" w:hint="eastAsia"/>
          <w:lang w:eastAsia="zh-CN"/>
        </w:rPr>
        <w:t>.</w:t>
      </w:r>
    </w:p>
    <w:p w14:paraId="57011F2D" w14:textId="5406A2AF" w:rsidR="007175C5" w:rsidRDefault="00AC6790" w:rsidP="007175C5">
      <w:pPr>
        <w:rPr>
          <w:lang w:eastAsia="zh-CN"/>
        </w:rPr>
      </w:pPr>
      <w:r>
        <w:rPr>
          <w:lang w:eastAsia="zh-CN"/>
        </w:rPr>
        <w:t>Based on the AF request, t</w:t>
      </w:r>
      <w:r w:rsidR="007175C5">
        <w:rPr>
          <w:lang w:eastAsia="zh-CN"/>
        </w:rPr>
        <w:t xml:space="preserve">he 5GS </w:t>
      </w:r>
      <w:r w:rsidR="00B57592">
        <w:rPr>
          <w:lang w:eastAsia="zh-CN"/>
        </w:rPr>
        <w:t>can report</w:t>
      </w:r>
      <w:r w:rsidR="007175C5">
        <w:rPr>
          <w:lang w:eastAsia="zh-CN"/>
        </w:rPr>
        <w:t xml:space="preserve"> QoS Monitoring per QoS Flow</w:t>
      </w:r>
      <w:r w:rsidR="009A526A">
        <w:rPr>
          <w:lang w:eastAsia="zh-CN"/>
        </w:rPr>
        <w:t xml:space="preserve"> information</w:t>
      </w:r>
      <w:r w:rsidR="007175C5">
        <w:rPr>
          <w:lang w:eastAsia="zh-CN"/>
        </w:rPr>
        <w:t xml:space="preserve"> based on the QoS Monitoring as defined i</w:t>
      </w:r>
      <w:r w:rsidR="00B77B65">
        <w:rPr>
          <w:lang w:eastAsia="zh-CN"/>
        </w:rPr>
        <w:t>n</w:t>
      </w:r>
      <w:r w:rsidR="007175C5">
        <w:rPr>
          <w:lang w:eastAsia="zh-CN"/>
        </w:rPr>
        <w:t xml:space="preserve"> clause 5.33.3 </w:t>
      </w:r>
      <w:r w:rsidR="009A526A">
        <w:rPr>
          <w:lang w:eastAsia="zh-CN"/>
        </w:rPr>
        <w:t>and/</w:t>
      </w:r>
      <w:r w:rsidR="002E5984">
        <w:rPr>
          <w:lang w:eastAsia="zh-CN"/>
        </w:rPr>
        <w:t>or clause 5.X</w:t>
      </w:r>
      <w:r w:rsidR="007175C5">
        <w:rPr>
          <w:lang w:eastAsia="zh-CN"/>
        </w:rPr>
        <w:t>:</w:t>
      </w:r>
    </w:p>
    <w:p w14:paraId="1F5CF16F" w14:textId="7DC4ABA2" w:rsidR="00E01C09" w:rsidRDefault="004577B3" w:rsidP="00E21202">
      <w:pPr>
        <w:pStyle w:val="B1"/>
        <w:numPr>
          <w:ilvl w:val="0"/>
          <w:numId w:val="2"/>
        </w:numPr>
      </w:pPr>
      <w:r>
        <w:t>For the c</w:t>
      </w:r>
      <w:r w:rsidR="007175C5">
        <w:t>ongestion information</w:t>
      </w:r>
      <w:r>
        <w:t xml:space="preserve">, based on the PCC rule from PCF, the SMF </w:t>
      </w:r>
      <w:r w:rsidR="00D510F2">
        <w:t>requests the</w:t>
      </w:r>
      <w:r w:rsidR="00B2662C">
        <w:t xml:space="preserve"> </w:t>
      </w:r>
      <w:r w:rsidR="007175C5">
        <w:t xml:space="preserve">NG-RAN </w:t>
      </w:r>
      <w:r>
        <w:t xml:space="preserve">to report </w:t>
      </w:r>
      <w:r w:rsidR="007175C5">
        <w:t>via GTP-U header</w:t>
      </w:r>
      <w:r w:rsidR="00CB699F">
        <w:t xml:space="preserve"> to UPF</w:t>
      </w:r>
      <w:r w:rsidR="009D511F" w:rsidRPr="009D511F">
        <w:rPr>
          <w:lang w:eastAsia="zh-CN"/>
        </w:rPr>
        <w:t xml:space="preserve"> </w:t>
      </w:r>
      <w:r w:rsidR="00CB699F">
        <w:rPr>
          <w:lang w:eastAsia="zh-CN"/>
        </w:rPr>
        <w:t>and to</w:t>
      </w:r>
      <w:r>
        <w:t xml:space="preserve"> </w:t>
      </w:r>
      <w:r w:rsidR="007175C5">
        <w:t>PSA UPF</w:t>
      </w:r>
      <w:r w:rsidR="007175C5" w:rsidRPr="00021DA6">
        <w:t xml:space="preserve"> </w:t>
      </w:r>
      <w:r>
        <w:t>to expose the information</w:t>
      </w:r>
      <w:r w:rsidR="00CB699F">
        <w:t xml:space="preserve"> described in 5.37.Y.3 (this NG-RAN information can be provided to support ECN marking for L4S in PSA UPF as described in 5.37.Y.3)</w:t>
      </w:r>
      <w:r>
        <w:t xml:space="preserve"> </w:t>
      </w:r>
      <w:r w:rsidR="007175C5">
        <w:t xml:space="preserve">via </w:t>
      </w:r>
      <w:proofErr w:type="spellStart"/>
      <w:r w:rsidR="007175C5">
        <w:t>Nupf_EventExposure</w:t>
      </w:r>
      <w:proofErr w:type="spellEnd"/>
      <w:r w:rsidR="007175C5">
        <w:t xml:space="preserve"> service </w:t>
      </w:r>
      <w:r w:rsidR="0033756D">
        <w:t>or</w:t>
      </w:r>
      <w:r w:rsidR="00A80151" w:rsidRPr="00AD327B">
        <w:t xml:space="preserve"> via SMF/PCF/NEF</w:t>
      </w:r>
      <w:r w:rsidR="002867E9">
        <w:t xml:space="preserve"> as described in 5.8.2.X</w:t>
      </w:r>
      <w:r w:rsidR="00A80151" w:rsidRPr="00AD327B">
        <w:t>.</w:t>
      </w:r>
    </w:p>
    <w:p w14:paraId="5C85A213" w14:textId="314BEE13" w:rsidR="008E454E" w:rsidRDefault="007175C5" w:rsidP="00DC152F">
      <w:pPr>
        <w:pStyle w:val="B1"/>
        <w:numPr>
          <w:ilvl w:val="0"/>
          <w:numId w:val="2"/>
        </w:numPr>
      </w:pPr>
      <w:r w:rsidRPr="00DC152F">
        <w:tab/>
      </w:r>
      <w:r w:rsidR="00526069">
        <w:t>For</w:t>
      </w:r>
      <w:r w:rsidRPr="00DC152F">
        <w:t xml:space="preserve"> QoS Notification Control for GBR QoS Flow as defined </w:t>
      </w:r>
      <w:r w:rsidR="00B77B65" w:rsidRPr="00DC152F">
        <w:t xml:space="preserve">in </w:t>
      </w:r>
      <w:r w:rsidRPr="00DC152F">
        <w:t xml:space="preserve">clause 5.7.2.4, </w:t>
      </w:r>
      <w:r w:rsidR="00526069">
        <w:t xml:space="preserve">upon SMF request, </w:t>
      </w:r>
      <w:r w:rsidRPr="00DC152F">
        <w:t xml:space="preserve">the NG-RAN may additionally support indicating that </w:t>
      </w:r>
      <w:r w:rsidRPr="003731B5">
        <w:t xml:space="preserve">"GFBR can no longer (or can again) be guaranteed" </w:t>
      </w:r>
      <w:r w:rsidRPr="00DC152F">
        <w:t>via GTP-U to UPF</w:t>
      </w:r>
      <w:r w:rsidR="004B5640">
        <w:t xml:space="preserve"> and the</w:t>
      </w:r>
      <w:r w:rsidRPr="00DC152F">
        <w:t xml:space="preserve"> PSA UPF exposes this information via </w:t>
      </w:r>
      <w:proofErr w:type="spellStart"/>
      <w:r w:rsidRPr="003731B5">
        <w:t>Nupf_EventExposure</w:t>
      </w:r>
      <w:proofErr w:type="spellEnd"/>
      <w:r w:rsidRPr="003731B5">
        <w:t xml:space="preserve"> or via SMF/PCF/NEF</w:t>
      </w:r>
      <w:r w:rsidR="002F42C7">
        <w:t xml:space="preserve"> as described in 5.8.2.X</w:t>
      </w:r>
      <w:r w:rsidRPr="003731B5">
        <w:t>.</w:t>
      </w:r>
      <w:r w:rsidR="00332BBC">
        <w:t xml:space="preserve"> </w:t>
      </w:r>
    </w:p>
    <w:p w14:paraId="0DA79716" w14:textId="77777777" w:rsidR="007175C5" w:rsidRDefault="008E454E" w:rsidP="00DC152F">
      <w:pPr>
        <w:pStyle w:val="B2"/>
        <w:ind w:leftChars="100" w:left="708" w:hangingChars="254" w:hanging="508"/>
      </w:pPr>
      <w:r>
        <w:t xml:space="preserve">-     </w:t>
      </w:r>
      <w:r w:rsidR="007175C5">
        <w:t xml:space="preserve">Data rate information may be </w:t>
      </w:r>
      <w:r w:rsidR="002A4B8E">
        <w:t xml:space="preserve">measured and </w:t>
      </w:r>
      <w:r w:rsidR="007175C5">
        <w:t xml:space="preserve">exposed to the AF </w:t>
      </w:r>
      <w:r w:rsidR="002A4B8E">
        <w:t xml:space="preserve">based on SMF request </w:t>
      </w:r>
      <w:r w:rsidR="007175C5">
        <w:t>as one of the following:</w:t>
      </w:r>
    </w:p>
    <w:p w14:paraId="715BD4D8" w14:textId="2C3089AD" w:rsidR="007175C5" w:rsidRDefault="007175C5" w:rsidP="007175C5">
      <w:pPr>
        <w:pStyle w:val="B2"/>
        <w:ind w:left="709" w:hanging="142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 xml:space="preserve">measured and reported by PSA UPF via </w:t>
      </w:r>
      <w:proofErr w:type="spellStart"/>
      <w:r>
        <w:t>Nupf_EventExposure</w:t>
      </w:r>
      <w:proofErr w:type="spellEnd"/>
      <w:r>
        <w:t xml:space="preserve"> service or via SMF/PCF/NEF</w:t>
      </w:r>
      <w:r w:rsidR="002A4B8E">
        <w:t xml:space="preserve"> as described in 5.8.2.X</w:t>
      </w:r>
      <w:r>
        <w:rPr>
          <w:rFonts w:eastAsia="等线"/>
          <w:lang w:eastAsia="zh-CN"/>
        </w:rPr>
        <w:t xml:space="preserve">. </w:t>
      </w:r>
    </w:p>
    <w:p w14:paraId="6B0168F6" w14:textId="67F23EFF" w:rsidR="007175C5" w:rsidRDefault="007175C5" w:rsidP="007175C5">
      <w:pPr>
        <w:pStyle w:val="B2"/>
        <w:ind w:left="709" w:hanging="142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</w:r>
      <w:r w:rsidR="004E5522">
        <w:rPr>
          <w:rFonts w:eastAsia="等线"/>
          <w:lang w:eastAsia="zh-CN"/>
        </w:rPr>
        <w:t>provided by</w:t>
      </w:r>
      <w:r>
        <w:rPr>
          <w:rFonts w:eastAsia="等线"/>
          <w:lang w:eastAsia="zh-CN"/>
        </w:rPr>
        <w:t xml:space="preserve"> RAN </w:t>
      </w:r>
      <w:r w:rsidR="000D09F3">
        <w:rPr>
          <w:rFonts w:eastAsia="等线"/>
          <w:lang w:eastAsia="zh-CN"/>
        </w:rPr>
        <w:t>and reported or</w:t>
      </w:r>
      <w:r>
        <w:rPr>
          <w:rFonts w:eastAsia="等线"/>
          <w:lang w:eastAsia="zh-CN"/>
        </w:rPr>
        <w:t xml:space="preserve"> via SMF/PCF/NEF.</w:t>
      </w:r>
    </w:p>
    <w:p w14:paraId="019C9F0B" w14:textId="77777777" w:rsidR="00CB699F" w:rsidRDefault="00CB699F" w:rsidP="00CB699F">
      <w:pPr>
        <w:pStyle w:val="EditorsNote"/>
        <w:rPr>
          <w:i/>
          <w:iCs/>
        </w:rPr>
      </w:pPr>
      <w:r w:rsidRPr="00E21202">
        <w:rPr>
          <w:i/>
          <w:iCs/>
        </w:rPr>
        <w:t>Editor’s Note: It is for RAN3 to confirm whether providing QoS Notification Control for GBR QoS Flow and data rate information can be included in Release’18.</w:t>
      </w:r>
      <w:r w:rsidRPr="007371EB" w:rsidDel="007371EB">
        <w:rPr>
          <w:i/>
          <w:iCs/>
        </w:rPr>
        <w:t xml:space="preserve"> </w:t>
      </w:r>
    </w:p>
    <w:p w14:paraId="3B040391" w14:textId="77777777" w:rsidR="004B518C" w:rsidRDefault="00DC152F" w:rsidP="00564C50">
      <w:pPr>
        <w:pStyle w:val="B1"/>
        <w:ind w:leftChars="71" w:left="542" w:hangingChars="200" w:hanging="400"/>
        <w:rPr>
          <w:rFonts w:eastAsia="等线"/>
          <w:lang w:eastAsia="zh-CN"/>
        </w:rPr>
      </w:pPr>
      <w:r>
        <w:t xml:space="preserve">- </w:t>
      </w:r>
      <w:r w:rsidR="00C72C63">
        <w:t xml:space="preserve">     </w:t>
      </w:r>
      <w:r w:rsidR="007175C5">
        <w:rPr>
          <w:rFonts w:eastAsia="等线"/>
          <w:lang w:eastAsia="zh-CN"/>
        </w:rPr>
        <w:t xml:space="preserve">Round trip delay for multiple QoS Flows of the XR service (e.g. the UL and DL are separated into two flows) is </w:t>
      </w:r>
      <w:r w:rsidR="00CB699F">
        <w:rPr>
          <w:rFonts w:eastAsia="等线"/>
          <w:lang w:eastAsia="zh-CN"/>
        </w:rPr>
        <w:t xml:space="preserve">based on the information </w:t>
      </w:r>
      <w:r w:rsidR="007175C5">
        <w:rPr>
          <w:rFonts w:eastAsia="等线"/>
          <w:lang w:eastAsia="zh-CN"/>
        </w:rPr>
        <w:t>by the PSA UPF based on the QoS Monitoring for round trip delay measurement of individual QoS Flow</w:t>
      </w:r>
      <w:r w:rsidR="007175C5">
        <w:t xml:space="preserve"> as described in clause 5.33.3</w:t>
      </w:r>
      <w:r w:rsidR="007175C5">
        <w:rPr>
          <w:rFonts w:eastAsia="等线"/>
          <w:lang w:eastAsia="zh-CN"/>
        </w:rPr>
        <w:t>.</w:t>
      </w:r>
    </w:p>
    <w:p w14:paraId="1FDBBDA8" w14:textId="35558658" w:rsidR="0051394B" w:rsidRPr="004B518C" w:rsidRDefault="0051394B" w:rsidP="004B518C">
      <w:pPr>
        <w:pStyle w:val="EditorsNote"/>
        <w:rPr>
          <w:i/>
          <w:iCs/>
        </w:rPr>
      </w:pPr>
      <w:r w:rsidRPr="004B518C">
        <w:rPr>
          <w:i/>
          <w:iCs/>
        </w:rPr>
        <w:t xml:space="preserve">Editor’s Note: How the PCF correlates the QoS </w:t>
      </w:r>
      <w:proofErr w:type="spellStart"/>
      <w:r w:rsidRPr="004B518C">
        <w:rPr>
          <w:i/>
          <w:iCs/>
        </w:rPr>
        <w:t>Montoring</w:t>
      </w:r>
      <w:proofErr w:type="spellEnd"/>
      <w:r w:rsidRPr="004B518C">
        <w:rPr>
          <w:i/>
          <w:iCs/>
        </w:rPr>
        <w:t xml:space="preserve"> measurements to provide this information is FFS.</w:t>
      </w:r>
    </w:p>
    <w:p w14:paraId="7A7DB9F3" w14:textId="768DF89B" w:rsidR="007175C5" w:rsidRPr="00E21202" w:rsidRDefault="007175C5" w:rsidP="009465CE">
      <w:pPr>
        <w:pStyle w:val="B1"/>
        <w:numPr>
          <w:ilvl w:val="0"/>
          <w:numId w:val="2"/>
        </w:numPr>
        <w:rPr>
          <w:rFonts w:eastAsia="等线"/>
          <w:lang w:eastAsia="zh-CN"/>
        </w:rPr>
      </w:pPr>
      <w:r w:rsidRPr="00AC20C2">
        <w:rPr>
          <w:rFonts w:eastAsia="等线"/>
          <w:lang w:eastAsia="zh-CN"/>
        </w:rPr>
        <w:t xml:space="preserve"> PSA UPF </w:t>
      </w:r>
      <w:r w:rsidR="00F36C4E">
        <w:rPr>
          <w:rFonts w:eastAsia="等线"/>
          <w:lang w:eastAsia="zh-CN"/>
        </w:rPr>
        <w:t xml:space="preserve">exposes the information </w:t>
      </w:r>
      <w:r w:rsidRPr="00AC20C2">
        <w:rPr>
          <w:rFonts w:eastAsia="等线"/>
          <w:lang w:eastAsia="zh-CN"/>
        </w:rPr>
        <w:t xml:space="preserve">via </w:t>
      </w:r>
      <w:proofErr w:type="spellStart"/>
      <w:r>
        <w:t>Nupf_EventExposure</w:t>
      </w:r>
      <w:proofErr w:type="spellEnd"/>
      <w:r>
        <w:t xml:space="preserve"> service or via SMF/NEF/PCF</w:t>
      </w:r>
      <w:r w:rsidR="00DC1D67">
        <w:t xml:space="preserve"> as described in 5.8.2.X</w:t>
      </w:r>
      <w:r w:rsidR="00DC1D67" w:rsidRPr="00AD327B">
        <w:t>.</w:t>
      </w:r>
      <w:r>
        <w:t xml:space="preserve">   </w:t>
      </w:r>
    </w:p>
    <w:p w14:paraId="22737089" w14:textId="0FE8A2F3" w:rsidR="0051394B" w:rsidRPr="006A1FEF" w:rsidRDefault="0051394B" w:rsidP="006A1FEF">
      <w:pPr>
        <w:pStyle w:val="EditorsNote"/>
        <w:rPr>
          <w:i/>
          <w:iCs/>
        </w:rPr>
      </w:pPr>
      <w:r w:rsidRPr="006A1FEF">
        <w:rPr>
          <w:i/>
          <w:iCs/>
        </w:rPr>
        <w:t>Editor’s Note: It is FFS whether all QoS monitoring requests can be addressed with the limitation of one QoS Monitoring control information per PCC</w:t>
      </w:r>
      <w:r w:rsidR="000D430D">
        <w:rPr>
          <w:i/>
          <w:iCs/>
        </w:rPr>
        <w:t>.</w:t>
      </w:r>
    </w:p>
    <w:p w14:paraId="4453924B" w14:textId="77777777" w:rsidR="007175C5" w:rsidRDefault="007175C5" w:rsidP="007175C5">
      <w:pPr>
        <w:pStyle w:val="B2"/>
        <w:ind w:left="0" w:firstLine="0"/>
        <w:rPr>
          <w:rFonts w:eastAsia="等线"/>
          <w:lang w:eastAsia="zh-CN"/>
        </w:rPr>
      </w:pPr>
      <w:r w:rsidRPr="00906B76">
        <w:rPr>
          <w:rFonts w:eastAsia="等线"/>
          <w:lang w:eastAsia="zh-CN"/>
        </w:rPr>
        <w:t xml:space="preserve">The AF </w:t>
      </w:r>
      <w:r>
        <w:rPr>
          <w:rFonts w:eastAsia="等线"/>
          <w:lang w:eastAsia="zh-CN"/>
        </w:rPr>
        <w:t>may</w:t>
      </w:r>
      <w:r w:rsidRPr="00906B76">
        <w:rPr>
          <w:rFonts w:eastAsia="等线"/>
          <w:lang w:eastAsia="zh-CN"/>
        </w:rPr>
        <w:t xml:space="preserve"> provide the Alternative QoS parameter set requirements and Averaging </w:t>
      </w:r>
      <w:r>
        <w:rPr>
          <w:rFonts w:eastAsia="等线"/>
          <w:lang w:eastAsia="zh-CN"/>
        </w:rPr>
        <w:t>W</w:t>
      </w:r>
      <w:r w:rsidRPr="00906B76">
        <w:rPr>
          <w:rFonts w:eastAsia="等线"/>
          <w:lang w:eastAsia="zh-CN"/>
        </w:rPr>
        <w:t>indow to the NEF/PCF</w:t>
      </w:r>
      <w:r>
        <w:rPr>
          <w:rFonts w:eastAsia="等线"/>
          <w:lang w:eastAsia="zh-CN"/>
        </w:rPr>
        <w:t xml:space="preserve"> for the GBR QoS Flow as specified in clause </w:t>
      </w:r>
      <w:r w:rsidRPr="00140E21">
        <w:rPr>
          <w:lang w:eastAsia="zh-CN"/>
        </w:rPr>
        <w:t>4.15.6.6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of TS 23.502 [3]</w:t>
      </w:r>
      <w:r w:rsidRPr="00906B76">
        <w:rPr>
          <w:rFonts w:eastAsia="等线"/>
          <w:lang w:eastAsia="zh-CN"/>
        </w:rPr>
        <w:t>.</w:t>
      </w:r>
    </w:p>
    <w:p w14:paraId="55201A31" w14:textId="77777777" w:rsidR="00B036C7" w:rsidRDefault="007175C5" w:rsidP="007175C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Estimated bandwidth for 5QI may be exposed by NWDAF (according to information described in clause 6.9.2 in TS 23.288 </w:t>
      </w:r>
      <w:bookmarkStart w:id="19" w:name="MCCTEMPBM_00000036"/>
      <w:r>
        <w:rPr>
          <w:rFonts w:eastAsia="等线"/>
          <w:lang w:eastAsia="zh-CN"/>
        </w:rPr>
        <w:t>[59]</w:t>
      </w:r>
      <w:bookmarkEnd w:id="19"/>
      <w:r>
        <w:rPr>
          <w:rFonts w:eastAsia="等线"/>
          <w:lang w:eastAsia="zh-CN"/>
        </w:rPr>
        <w:t>) to AF.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B99A690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97B734" w14:textId="77777777" w:rsidR="001E41F3" w:rsidRDefault="001E41F3">
      <w:pPr>
        <w:rPr>
          <w:noProof/>
        </w:rPr>
      </w:pPr>
    </w:p>
    <w:sectPr w:rsidR="001E41F3" w:rsidSect="0060085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9A2BE2" w14:textId="77777777" w:rsidR="002577A2" w:rsidRDefault="002577A2">
      <w:r>
        <w:separator/>
      </w:r>
    </w:p>
  </w:endnote>
  <w:endnote w:type="continuationSeparator" w:id="0">
    <w:p w14:paraId="54E7E6B3" w14:textId="77777777" w:rsidR="002577A2" w:rsidRDefault="00257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F40035" w14:textId="77777777" w:rsidR="002577A2" w:rsidRDefault="002577A2">
      <w:r>
        <w:separator/>
      </w:r>
    </w:p>
  </w:footnote>
  <w:footnote w:type="continuationSeparator" w:id="0">
    <w:p w14:paraId="73B2D99C" w14:textId="77777777" w:rsidR="002577A2" w:rsidRDefault="00257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05A32" w14:textId="77777777" w:rsidR="00695808" w:rsidRDefault="00695808">
    <w:r>
      <w:t xml:space="preserve">Page </w:t>
    </w:r>
    <w:r w:rsidR="00DF67BE">
      <w:fldChar w:fldCharType="begin"/>
    </w:r>
    <w:r w:rsidR="00374DD4">
      <w:instrText>PAGE</w:instrText>
    </w:r>
    <w:r w:rsidR="00DF67BE">
      <w:fldChar w:fldCharType="separate"/>
    </w:r>
    <w:r>
      <w:rPr>
        <w:noProof/>
      </w:rPr>
      <w:t>1</w:t>
    </w:r>
    <w:r w:rsidR="00DF67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0AFB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0317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27DC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 w15:restartNumberingAfterBreak="0">
    <w:nsid w:val="1D8B10B0"/>
    <w:multiLevelType w:val="hybridMultilevel"/>
    <w:tmpl w:val="A2447EF6"/>
    <w:lvl w:ilvl="0" w:tplc="A442037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0B1983"/>
    <w:multiLevelType w:val="hybridMultilevel"/>
    <w:tmpl w:val="D51AFC80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666804"/>
    <w:multiLevelType w:val="hybridMultilevel"/>
    <w:tmpl w:val="A9F21DD2"/>
    <w:lvl w:ilvl="0" w:tplc="797E3B76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51C94574"/>
    <w:multiLevelType w:val="hybridMultilevel"/>
    <w:tmpl w:val="56F0A194"/>
    <w:lvl w:ilvl="0" w:tplc="1B0ABA52">
      <w:start w:val="5"/>
      <w:numFmt w:val="bullet"/>
      <w:lvlText w:val="-"/>
      <w:lvlJc w:val="left"/>
      <w:pPr>
        <w:ind w:left="70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A4"/>
    <w:rsid w:val="0001693B"/>
    <w:rsid w:val="00017F7E"/>
    <w:rsid w:val="000207EF"/>
    <w:rsid w:val="00021DA6"/>
    <w:rsid w:val="00022E4A"/>
    <w:rsid w:val="00031147"/>
    <w:rsid w:val="00034153"/>
    <w:rsid w:val="000406A5"/>
    <w:rsid w:val="00041805"/>
    <w:rsid w:val="00042487"/>
    <w:rsid w:val="0004284B"/>
    <w:rsid w:val="000524EC"/>
    <w:rsid w:val="00052E4F"/>
    <w:rsid w:val="00056C19"/>
    <w:rsid w:val="000614F5"/>
    <w:rsid w:val="00061CB7"/>
    <w:rsid w:val="000665C8"/>
    <w:rsid w:val="00070219"/>
    <w:rsid w:val="000824E9"/>
    <w:rsid w:val="00084863"/>
    <w:rsid w:val="00095DA4"/>
    <w:rsid w:val="00097DA7"/>
    <w:rsid w:val="000A0387"/>
    <w:rsid w:val="000A5DC0"/>
    <w:rsid w:val="000A6394"/>
    <w:rsid w:val="000B7FED"/>
    <w:rsid w:val="000C038A"/>
    <w:rsid w:val="000C6598"/>
    <w:rsid w:val="000D09F3"/>
    <w:rsid w:val="000D1E8C"/>
    <w:rsid w:val="000D430D"/>
    <w:rsid w:val="000D44B3"/>
    <w:rsid w:val="000D6B5D"/>
    <w:rsid w:val="000E7B57"/>
    <w:rsid w:val="000F3E30"/>
    <w:rsid w:val="00100643"/>
    <w:rsid w:val="001042CB"/>
    <w:rsid w:val="00107FDC"/>
    <w:rsid w:val="00120219"/>
    <w:rsid w:val="00120D22"/>
    <w:rsid w:val="00126D47"/>
    <w:rsid w:val="00126FFA"/>
    <w:rsid w:val="001273D2"/>
    <w:rsid w:val="00137D4F"/>
    <w:rsid w:val="00140115"/>
    <w:rsid w:val="00140369"/>
    <w:rsid w:val="00145D43"/>
    <w:rsid w:val="00154EDB"/>
    <w:rsid w:val="00176A19"/>
    <w:rsid w:val="00183A08"/>
    <w:rsid w:val="00183E6F"/>
    <w:rsid w:val="00184250"/>
    <w:rsid w:val="00186F53"/>
    <w:rsid w:val="00187050"/>
    <w:rsid w:val="00190C4D"/>
    <w:rsid w:val="00192C46"/>
    <w:rsid w:val="001A08B3"/>
    <w:rsid w:val="001A3890"/>
    <w:rsid w:val="001A7B60"/>
    <w:rsid w:val="001B3331"/>
    <w:rsid w:val="001B52F0"/>
    <w:rsid w:val="001B6523"/>
    <w:rsid w:val="001B7A65"/>
    <w:rsid w:val="001C019A"/>
    <w:rsid w:val="001E2818"/>
    <w:rsid w:val="001E41F3"/>
    <w:rsid w:val="001E47E9"/>
    <w:rsid w:val="001E6AE0"/>
    <w:rsid w:val="00202389"/>
    <w:rsid w:val="00202ABE"/>
    <w:rsid w:val="00206CB8"/>
    <w:rsid w:val="00206DE9"/>
    <w:rsid w:val="00221A96"/>
    <w:rsid w:val="002240DC"/>
    <w:rsid w:val="002262AE"/>
    <w:rsid w:val="00227FDA"/>
    <w:rsid w:val="00230101"/>
    <w:rsid w:val="00237A49"/>
    <w:rsid w:val="002403BA"/>
    <w:rsid w:val="0025375B"/>
    <w:rsid w:val="00254D1C"/>
    <w:rsid w:val="0025564E"/>
    <w:rsid w:val="002577A2"/>
    <w:rsid w:val="0026004D"/>
    <w:rsid w:val="002621C9"/>
    <w:rsid w:val="002622DF"/>
    <w:rsid w:val="002640DD"/>
    <w:rsid w:val="00273FA4"/>
    <w:rsid w:val="00275D12"/>
    <w:rsid w:val="002802BC"/>
    <w:rsid w:val="00280C0F"/>
    <w:rsid w:val="002817B3"/>
    <w:rsid w:val="00284FEB"/>
    <w:rsid w:val="002860C4"/>
    <w:rsid w:val="002867E9"/>
    <w:rsid w:val="00290695"/>
    <w:rsid w:val="002A4B8E"/>
    <w:rsid w:val="002B3F17"/>
    <w:rsid w:val="002B5741"/>
    <w:rsid w:val="002C1120"/>
    <w:rsid w:val="002E379A"/>
    <w:rsid w:val="002E3E4B"/>
    <w:rsid w:val="002E472E"/>
    <w:rsid w:val="002E5984"/>
    <w:rsid w:val="002F42C7"/>
    <w:rsid w:val="002F46D8"/>
    <w:rsid w:val="002F6950"/>
    <w:rsid w:val="00305409"/>
    <w:rsid w:val="003057BE"/>
    <w:rsid w:val="00310AF5"/>
    <w:rsid w:val="00313FE7"/>
    <w:rsid w:val="00315C9E"/>
    <w:rsid w:val="00332BBC"/>
    <w:rsid w:val="00333979"/>
    <w:rsid w:val="0033756D"/>
    <w:rsid w:val="0034618C"/>
    <w:rsid w:val="00351FAC"/>
    <w:rsid w:val="00356BD1"/>
    <w:rsid w:val="003609EF"/>
    <w:rsid w:val="0036231A"/>
    <w:rsid w:val="003731B5"/>
    <w:rsid w:val="00373BCA"/>
    <w:rsid w:val="00374DD4"/>
    <w:rsid w:val="00377CF5"/>
    <w:rsid w:val="003817AC"/>
    <w:rsid w:val="00387C89"/>
    <w:rsid w:val="003926BF"/>
    <w:rsid w:val="003A1378"/>
    <w:rsid w:val="003A1C95"/>
    <w:rsid w:val="003A3D22"/>
    <w:rsid w:val="003A6E30"/>
    <w:rsid w:val="003B04D4"/>
    <w:rsid w:val="003C06C9"/>
    <w:rsid w:val="003C5322"/>
    <w:rsid w:val="003C7382"/>
    <w:rsid w:val="003D6C6F"/>
    <w:rsid w:val="003E1A36"/>
    <w:rsid w:val="003F2FF8"/>
    <w:rsid w:val="00410371"/>
    <w:rsid w:val="0042215A"/>
    <w:rsid w:val="004242F1"/>
    <w:rsid w:val="00431672"/>
    <w:rsid w:val="00431BF8"/>
    <w:rsid w:val="00436E23"/>
    <w:rsid w:val="004430D2"/>
    <w:rsid w:val="004577B3"/>
    <w:rsid w:val="004634D2"/>
    <w:rsid w:val="00465510"/>
    <w:rsid w:val="00472881"/>
    <w:rsid w:val="00482055"/>
    <w:rsid w:val="004838FF"/>
    <w:rsid w:val="0049434C"/>
    <w:rsid w:val="004A21B9"/>
    <w:rsid w:val="004A3770"/>
    <w:rsid w:val="004B518C"/>
    <w:rsid w:val="004B5640"/>
    <w:rsid w:val="004B75B7"/>
    <w:rsid w:val="004C2D13"/>
    <w:rsid w:val="004C5A67"/>
    <w:rsid w:val="004E4D75"/>
    <w:rsid w:val="004E5522"/>
    <w:rsid w:val="004F5CE5"/>
    <w:rsid w:val="00500819"/>
    <w:rsid w:val="00501692"/>
    <w:rsid w:val="00502C72"/>
    <w:rsid w:val="0051394B"/>
    <w:rsid w:val="005141D9"/>
    <w:rsid w:val="0051580D"/>
    <w:rsid w:val="00526069"/>
    <w:rsid w:val="0053038E"/>
    <w:rsid w:val="005374BE"/>
    <w:rsid w:val="00547111"/>
    <w:rsid w:val="0055723C"/>
    <w:rsid w:val="00564C50"/>
    <w:rsid w:val="005806EB"/>
    <w:rsid w:val="00583D1E"/>
    <w:rsid w:val="00590502"/>
    <w:rsid w:val="00592D74"/>
    <w:rsid w:val="00593EFA"/>
    <w:rsid w:val="00594B7E"/>
    <w:rsid w:val="005B7EF0"/>
    <w:rsid w:val="005D3DB0"/>
    <w:rsid w:val="005D457A"/>
    <w:rsid w:val="005D5E61"/>
    <w:rsid w:val="005E2C44"/>
    <w:rsid w:val="005F24F1"/>
    <w:rsid w:val="005F3DFB"/>
    <w:rsid w:val="005F4B51"/>
    <w:rsid w:val="005F683D"/>
    <w:rsid w:val="005F7852"/>
    <w:rsid w:val="0060000E"/>
    <w:rsid w:val="00600854"/>
    <w:rsid w:val="00613A45"/>
    <w:rsid w:val="006140F5"/>
    <w:rsid w:val="00616BB0"/>
    <w:rsid w:val="00621188"/>
    <w:rsid w:val="006244BF"/>
    <w:rsid w:val="006257ED"/>
    <w:rsid w:val="00626DFB"/>
    <w:rsid w:val="00633DF6"/>
    <w:rsid w:val="00636584"/>
    <w:rsid w:val="00653DE4"/>
    <w:rsid w:val="00656339"/>
    <w:rsid w:val="0065716A"/>
    <w:rsid w:val="00662B84"/>
    <w:rsid w:val="00665C47"/>
    <w:rsid w:val="006669AD"/>
    <w:rsid w:val="00674063"/>
    <w:rsid w:val="006752DC"/>
    <w:rsid w:val="00686F7F"/>
    <w:rsid w:val="00690392"/>
    <w:rsid w:val="00695808"/>
    <w:rsid w:val="00697412"/>
    <w:rsid w:val="006A1FEF"/>
    <w:rsid w:val="006A642E"/>
    <w:rsid w:val="006B46FB"/>
    <w:rsid w:val="006C10D9"/>
    <w:rsid w:val="006D5805"/>
    <w:rsid w:val="006D790F"/>
    <w:rsid w:val="006E21FB"/>
    <w:rsid w:val="006E7B1D"/>
    <w:rsid w:val="006F1433"/>
    <w:rsid w:val="00701054"/>
    <w:rsid w:val="007175C5"/>
    <w:rsid w:val="00721CAC"/>
    <w:rsid w:val="007311BC"/>
    <w:rsid w:val="0073458A"/>
    <w:rsid w:val="00735B36"/>
    <w:rsid w:val="00751130"/>
    <w:rsid w:val="00752D8D"/>
    <w:rsid w:val="0077086E"/>
    <w:rsid w:val="00783A64"/>
    <w:rsid w:val="00792342"/>
    <w:rsid w:val="00796947"/>
    <w:rsid w:val="007977A8"/>
    <w:rsid w:val="007B16C0"/>
    <w:rsid w:val="007B388D"/>
    <w:rsid w:val="007B512A"/>
    <w:rsid w:val="007C2097"/>
    <w:rsid w:val="007C58EF"/>
    <w:rsid w:val="007C7BF5"/>
    <w:rsid w:val="007D6A07"/>
    <w:rsid w:val="007E4F22"/>
    <w:rsid w:val="007E5D42"/>
    <w:rsid w:val="007E76A3"/>
    <w:rsid w:val="007F1288"/>
    <w:rsid w:val="007F40E8"/>
    <w:rsid w:val="007F4C74"/>
    <w:rsid w:val="007F6636"/>
    <w:rsid w:val="007F7083"/>
    <w:rsid w:val="007F7259"/>
    <w:rsid w:val="0080018C"/>
    <w:rsid w:val="00803968"/>
    <w:rsid w:val="008040A8"/>
    <w:rsid w:val="008070E6"/>
    <w:rsid w:val="00811CE3"/>
    <w:rsid w:val="00814422"/>
    <w:rsid w:val="00826229"/>
    <w:rsid w:val="008279FA"/>
    <w:rsid w:val="00844F03"/>
    <w:rsid w:val="00845BE4"/>
    <w:rsid w:val="0084790D"/>
    <w:rsid w:val="00847EF4"/>
    <w:rsid w:val="00851F87"/>
    <w:rsid w:val="00855D25"/>
    <w:rsid w:val="00856D6D"/>
    <w:rsid w:val="00857967"/>
    <w:rsid w:val="008626E7"/>
    <w:rsid w:val="00864148"/>
    <w:rsid w:val="00870EE7"/>
    <w:rsid w:val="00874C5A"/>
    <w:rsid w:val="00875CC2"/>
    <w:rsid w:val="0088120A"/>
    <w:rsid w:val="008829DD"/>
    <w:rsid w:val="008863B9"/>
    <w:rsid w:val="00887465"/>
    <w:rsid w:val="00890B8C"/>
    <w:rsid w:val="008A45A6"/>
    <w:rsid w:val="008B375F"/>
    <w:rsid w:val="008C2DCF"/>
    <w:rsid w:val="008C3B5A"/>
    <w:rsid w:val="008D009E"/>
    <w:rsid w:val="008D3CCC"/>
    <w:rsid w:val="008D501D"/>
    <w:rsid w:val="008D5BF0"/>
    <w:rsid w:val="008E19C1"/>
    <w:rsid w:val="008E454E"/>
    <w:rsid w:val="008F3789"/>
    <w:rsid w:val="008F686C"/>
    <w:rsid w:val="009148DE"/>
    <w:rsid w:val="009179D5"/>
    <w:rsid w:val="009237D5"/>
    <w:rsid w:val="00935BCE"/>
    <w:rsid w:val="00941E30"/>
    <w:rsid w:val="009451B1"/>
    <w:rsid w:val="009464B8"/>
    <w:rsid w:val="009465CE"/>
    <w:rsid w:val="009527AC"/>
    <w:rsid w:val="00954227"/>
    <w:rsid w:val="00962391"/>
    <w:rsid w:val="009625B0"/>
    <w:rsid w:val="009633D9"/>
    <w:rsid w:val="00971F68"/>
    <w:rsid w:val="009777D9"/>
    <w:rsid w:val="00981BA2"/>
    <w:rsid w:val="00991B88"/>
    <w:rsid w:val="009920F4"/>
    <w:rsid w:val="00997A87"/>
    <w:rsid w:val="009A526A"/>
    <w:rsid w:val="009A5753"/>
    <w:rsid w:val="009A579D"/>
    <w:rsid w:val="009B16A3"/>
    <w:rsid w:val="009B2CE0"/>
    <w:rsid w:val="009C7C1A"/>
    <w:rsid w:val="009C7F50"/>
    <w:rsid w:val="009D20D0"/>
    <w:rsid w:val="009D26F3"/>
    <w:rsid w:val="009D41BE"/>
    <w:rsid w:val="009D511F"/>
    <w:rsid w:val="009D6B2E"/>
    <w:rsid w:val="009D772B"/>
    <w:rsid w:val="009E3297"/>
    <w:rsid w:val="009E3D22"/>
    <w:rsid w:val="009E4605"/>
    <w:rsid w:val="009E4759"/>
    <w:rsid w:val="009F3492"/>
    <w:rsid w:val="009F734F"/>
    <w:rsid w:val="009F74B7"/>
    <w:rsid w:val="00A019DE"/>
    <w:rsid w:val="00A02791"/>
    <w:rsid w:val="00A04C53"/>
    <w:rsid w:val="00A10AAF"/>
    <w:rsid w:val="00A12CB7"/>
    <w:rsid w:val="00A16544"/>
    <w:rsid w:val="00A246B6"/>
    <w:rsid w:val="00A25D8C"/>
    <w:rsid w:val="00A308F5"/>
    <w:rsid w:val="00A343CE"/>
    <w:rsid w:val="00A35512"/>
    <w:rsid w:val="00A36856"/>
    <w:rsid w:val="00A41E39"/>
    <w:rsid w:val="00A47E70"/>
    <w:rsid w:val="00A50CF0"/>
    <w:rsid w:val="00A50E0A"/>
    <w:rsid w:val="00A6247B"/>
    <w:rsid w:val="00A62D53"/>
    <w:rsid w:val="00A7146F"/>
    <w:rsid w:val="00A72030"/>
    <w:rsid w:val="00A74E89"/>
    <w:rsid w:val="00A7671C"/>
    <w:rsid w:val="00A800E9"/>
    <w:rsid w:val="00A80151"/>
    <w:rsid w:val="00A85EED"/>
    <w:rsid w:val="00A9114C"/>
    <w:rsid w:val="00AA2CBC"/>
    <w:rsid w:val="00AB1797"/>
    <w:rsid w:val="00AC20C2"/>
    <w:rsid w:val="00AC5820"/>
    <w:rsid w:val="00AC6790"/>
    <w:rsid w:val="00AD1CD8"/>
    <w:rsid w:val="00AD317C"/>
    <w:rsid w:val="00AD327B"/>
    <w:rsid w:val="00AD4024"/>
    <w:rsid w:val="00AE1480"/>
    <w:rsid w:val="00AE3AAE"/>
    <w:rsid w:val="00AE7E78"/>
    <w:rsid w:val="00AF76CE"/>
    <w:rsid w:val="00B00371"/>
    <w:rsid w:val="00B036C7"/>
    <w:rsid w:val="00B041C3"/>
    <w:rsid w:val="00B15592"/>
    <w:rsid w:val="00B214BA"/>
    <w:rsid w:val="00B258BB"/>
    <w:rsid w:val="00B2662C"/>
    <w:rsid w:val="00B27ADF"/>
    <w:rsid w:val="00B333FA"/>
    <w:rsid w:val="00B44C55"/>
    <w:rsid w:val="00B45197"/>
    <w:rsid w:val="00B46605"/>
    <w:rsid w:val="00B51109"/>
    <w:rsid w:val="00B57592"/>
    <w:rsid w:val="00B57B07"/>
    <w:rsid w:val="00B65FD2"/>
    <w:rsid w:val="00B67B97"/>
    <w:rsid w:val="00B75795"/>
    <w:rsid w:val="00B77B65"/>
    <w:rsid w:val="00B854EC"/>
    <w:rsid w:val="00B953A3"/>
    <w:rsid w:val="00B968C8"/>
    <w:rsid w:val="00BA0DE2"/>
    <w:rsid w:val="00BA3EC5"/>
    <w:rsid w:val="00BA51D9"/>
    <w:rsid w:val="00BA5551"/>
    <w:rsid w:val="00BB5DFC"/>
    <w:rsid w:val="00BC5395"/>
    <w:rsid w:val="00BC798A"/>
    <w:rsid w:val="00BD0F20"/>
    <w:rsid w:val="00BD279D"/>
    <w:rsid w:val="00BD532C"/>
    <w:rsid w:val="00BD6BB8"/>
    <w:rsid w:val="00BE123D"/>
    <w:rsid w:val="00BE60A9"/>
    <w:rsid w:val="00C07A51"/>
    <w:rsid w:val="00C1568D"/>
    <w:rsid w:val="00C16164"/>
    <w:rsid w:val="00C1731E"/>
    <w:rsid w:val="00C226DE"/>
    <w:rsid w:val="00C24433"/>
    <w:rsid w:val="00C31B44"/>
    <w:rsid w:val="00C32587"/>
    <w:rsid w:val="00C44E7F"/>
    <w:rsid w:val="00C47C0B"/>
    <w:rsid w:val="00C54184"/>
    <w:rsid w:val="00C55A27"/>
    <w:rsid w:val="00C66BA2"/>
    <w:rsid w:val="00C72C63"/>
    <w:rsid w:val="00C731E8"/>
    <w:rsid w:val="00C7701E"/>
    <w:rsid w:val="00C870F6"/>
    <w:rsid w:val="00C91701"/>
    <w:rsid w:val="00C91767"/>
    <w:rsid w:val="00C92DBD"/>
    <w:rsid w:val="00C95985"/>
    <w:rsid w:val="00CA210B"/>
    <w:rsid w:val="00CB00DA"/>
    <w:rsid w:val="00CB699F"/>
    <w:rsid w:val="00CC384F"/>
    <w:rsid w:val="00CC5026"/>
    <w:rsid w:val="00CC68D0"/>
    <w:rsid w:val="00CD6108"/>
    <w:rsid w:val="00CD61B0"/>
    <w:rsid w:val="00CE3973"/>
    <w:rsid w:val="00CE4AE3"/>
    <w:rsid w:val="00D03F9A"/>
    <w:rsid w:val="00D04694"/>
    <w:rsid w:val="00D0645F"/>
    <w:rsid w:val="00D06D51"/>
    <w:rsid w:val="00D10013"/>
    <w:rsid w:val="00D11824"/>
    <w:rsid w:val="00D176BB"/>
    <w:rsid w:val="00D24991"/>
    <w:rsid w:val="00D41BA4"/>
    <w:rsid w:val="00D432A7"/>
    <w:rsid w:val="00D46F83"/>
    <w:rsid w:val="00D50255"/>
    <w:rsid w:val="00D510F2"/>
    <w:rsid w:val="00D528EB"/>
    <w:rsid w:val="00D52DF2"/>
    <w:rsid w:val="00D55E41"/>
    <w:rsid w:val="00D65051"/>
    <w:rsid w:val="00D66520"/>
    <w:rsid w:val="00D72C04"/>
    <w:rsid w:val="00D74DEC"/>
    <w:rsid w:val="00D80EB6"/>
    <w:rsid w:val="00D84AE9"/>
    <w:rsid w:val="00DA40D3"/>
    <w:rsid w:val="00DC10EB"/>
    <w:rsid w:val="00DC152F"/>
    <w:rsid w:val="00DC1C16"/>
    <w:rsid w:val="00DC1D67"/>
    <w:rsid w:val="00DC2AB1"/>
    <w:rsid w:val="00DC302A"/>
    <w:rsid w:val="00DC559D"/>
    <w:rsid w:val="00DC773A"/>
    <w:rsid w:val="00DC7770"/>
    <w:rsid w:val="00DD2786"/>
    <w:rsid w:val="00DD5A1A"/>
    <w:rsid w:val="00DD7E40"/>
    <w:rsid w:val="00DE3335"/>
    <w:rsid w:val="00DE34CF"/>
    <w:rsid w:val="00DE6C37"/>
    <w:rsid w:val="00DF004D"/>
    <w:rsid w:val="00DF67BE"/>
    <w:rsid w:val="00DF6DA9"/>
    <w:rsid w:val="00E0061C"/>
    <w:rsid w:val="00E01C09"/>
    <w:rsid w:val="00E0489A"/>
    <w:rsid w:val="00E10831"/>
    <w:rsid w:val="00E11B75"/>
    <w:rsid w:val="00E139F7"/>
    <w:rsid w:val="00E13F3D"/>
    <w:rsid w:val="00E1577F"/>
    <w:rsid w:val="00E21202"/>
    <w:rsid w:val="00E2130B"/>
    <w:rsid w:val="00E219CC"/>
    <w:rsid w:val="00E21F86"/>
    <w:rsid w:val="00E24D9C"/>
    <w:rsid w:val="00E310B2"/>
    <w:rsid w:val="00E34898"/>
    <w:rsid w:val="00E47DBF"/>
    <w:rsid w:val="00E602CE"/>
    <w:rsid w:val="00E6619C"/>
    <w:rsid w:val="00E665E7"/>
    <w:rsid w:val="00E7581F"/>
    <w:rsid w:val="00E75A63"/>
    <w:rsid w:val="00E774C8"/>
    <w:rsid w:val="00E831E8"/>
    <w:rsid w:val="00E844B9"/>
    <w:rsid w:val="00E95A7C"/>
    <w:rsid w:val="00EA2CF1"/>
    <w:rsid w:val="00EA7E27"/>
    <w:rsid w:val="00EB09B7"/>
    <w:rsid w:val="00EB7DD2"/>
    <w:rsid w:val="00EC5A43"/>
    <w:rsid w:val="00EC7413"/>
    <w:rsid w:val="00EC7A14"/>
    <w:rsid w:val="00EE3628"/>
    <w:rsid w:val="00EE565E"/>
    <w:rsid w:val="00EE700A"/>
    <w:rsid w:val="00EE7D7C"/>
    <w:rsid w:val="00EF26F4"/>
    <w:rsid w:val="00EF6A2F"/>
    <w:rsid w:val="00F02704"/>
    <w:rsid w:val="00F02952"/>
    <w:rsid w:val="00F246AD"/>
    <w:rsid w:val="00F25D98"/>
    <w:rsid w:val="00F300FB"/>
    <w:rsid w:val="00F31B77"/>
    <w:rsid w:val="00F3304C"/>
    <w:rsid w:val="00F36C4E"/>
    <w:rsid w:val="00F41EEA"/>
    <w:rsid w:val="00F5237D"/>
    <w:rsid w:val="00F54A27"/>
    <w:rsid w:val="00F6288A"/>
    <w:rsid w:val="00F71D92"/>
    <w:rsid w:val="00F8092A"/>
    <w:rsid w:val="00F834E0"/>
    <w:rsid w:val="00F8623A"/>
    <w:rsid w:val="00FA3DBC"/>
    <w:rsid w:val="00FA5BBF"/>
    <w:rsid w:val="00FA5EE4"/>
    <w:rsid w:val="00FB6386"/>
    <w:rsid w:val="00FC430B"/>
    <w:rsid w:val="00FC5E30"/>
    <w:rsid w:val="00FD0CE5"/>
    <w:rsid w:val="00FD468E"/>
    <w:rsid w:val="00FE1BE2"/>
    <w:rsid w:val="00FF43AA"/>
    <w:rsid w:val="00FF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A54406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1B77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C91767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B65F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834E0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qFormat/>
    <w:locked/>
    <w:rsid w:val="00875CC2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rsid w:val="00CB69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EF5232-99F9-4DD5-8A82-1E19FA6B6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A42A16-A04A-44EC-B295-C8D9190A5B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KI#3 TS 23.501 draft CR</vt:lpstr>
      <vt:lpstr>KI#3 TS 23.501 draft CR</vt:lpstr>
      <vt:lpstr>MTG_TITLE</vt:lpstr>
    </vt:vector>
  </TitlesOfParts>
  <Company>3GPP Support Team</Company>
  <LinksUpToDate>false</LinksUpToDate>
  <CharactersWithSpaces>4603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creator>Michael Sanders, John M Meredith</dc:creator>
  <cp:lastModifiedBy>Zhuoyun</cp:lastModifiedBy>
  <cp:revision>23</cp:revision>
  <cp:lastPrinted>1900-01-01T08:00:00Z</cp:lastPrinted>
  <dcterms:created xsi:type="dcterms:W3CDTF">2023-01-18T16:59:00Z</dcterms:created>
  <dcterms:modified xsi:type="dcterms:W3CDTF">2023-01-23T09:53:00Z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1673851111</vt:lpwstr>
  </property>
  <property fmtid="{D5CDD505-2E9C-101B-9397-08002B2CF9AE}" pid="35" name="ContentTypeId">
    <vt:lpwstr>0x010100C3E0CF94FDCB7D4A85AB94CF2160F56E</vt:lpwstr>
  </property>
</Properties>
</file>